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9CA" w:rsidRPr="003A77D0" w:rsidRDefault="00CE39CA" w:rsidP="00985565">
      <w:pPr>
        <w:spacing w:after="0" w:line="240" w:lineRule="auto"/>
        <w:jc w:val="center"/>
        <w:rPr>
          <w:b/>
          <w:u w:val="single"/>
        </w:rPr>
      </w:pPr>
      <w:r w:rsidRPr="003A77D0">
        <w:rPr>
          <w:b/>
        </w:rPr>
        <w:t>PROJE DEĞERLENDİRME ÖLÇEĞİ</w:t>
      </w:r>
    </w:p>
    <w:p w:rsidR="00CE39CA" w:rsidRPr="00985565" w:rsidRDefault="00CE39CA" w:rsidP="00BE6E7A">
      <w:pPr>
        <w:spacing w:after="0" w:line="240" w:lineRule="auto"/>
        <w:rPr>
          <w:b/>
          <w:sz w:val="36"/>
          <w:szCs w:val="36"/>
        </w:rPr>
      </w:pPr>
      <w:r w:rsidRPr="00BE6E7A">
        <w:rPr>
          <w:u w:val="single"/>
        </w:rPr>
        <w:t>Projenin Adı</w:t>
      </w:r>
      <w:r>
        <w:rPr>
          <w:u w:val="single"/>
        </w:rPr>
        <w:t xml:space="preserve"> : </w:t>
      </w:r>
      <w:r>
        <w:t>Anadolu efsanelerinden birini anlatma</w:t>
      </w:r>
      <w:r>
        <w:rPr>
          <w:b/>
        </w:rPr>
        <w:t>.</w:t>
      </w:r>
    </w:p>
    <w:p w:rsidR="00CE39CA" w:rsidRDefault="00CE39CA" w:rsidP="00BE6E7A">
      <w:pPr>
        <w:spacing w:after="0" w:line="240" w:lineRule="auto"/>
      </w:pPr>
    </w:p>
    <w:p w:rsidR="00CE39CA" w:rsidRPr="00985565" w:rsidRDefault="00CE39CA" w:rsidP="00BE6E7A">
      <w:pPr>
        <w:spacing w:after="0" w:line="240" w:lineRule="auto"/>
        <w:rPr>
          <w:u w:val="single"/>
        </w:rPr>
      </w:pPr>
      <w:r w:rsidRPr="00985565">
        <w:rPr>
          <w:u w:val="single"/>
        </w:rPr>
        <w:t>PROJEYİ HAZIRLARKEN</w:t>
      </w:r>
    </w:p>
    <w:p w:rsidR="00CE39CA" w:rsidRDefault="00CE39CA" w:rsidP="00BE6E7A">
      <w:pPr>
        <w:spacing w:after="0" w:line="240" w:lineRule="auto"/>
      </w:pPr>
    </w:p>
    <w:p w:rsidR="00CE39CA" w:rsidRDefault="00CE39CA" w:rsidP="00985565">
      <w:pPr>
        <w:numPr>
          <w:ilvl w:val="0"/>
          <w:numId w:val="2"/>
        </w:numPr>
        <w:spacing w:after="0" w:line="240" w:lineRule="auto"/>
      </w:pPr>
      <w:r>
        <w:t>Anadolu’da anlatılan bir efsaneyi araştır.</w:t>
      </w:r>
    </w:p>
    <w:p w:rsidR="00CE39CA" w:rsidRDefault="00CE39CA" w:rsidP="00985565">
      <w:pPr>
        <w:numPr>
          <w:ilvl w:val="0"/>
          <w:numId w:val="2"/>
        </w:numPr>
        <w:spacing w:after="0" w:line="240" w:lineRule="auto"/>
      </w:pPr>
      <w:r>
        <w:t>Bu efsaneyi hikayeleştir.</w:t>
      </w:r>
    </w:p>
    <w:p w:rsidR="00CE39CA" w:rsidRDefault="00CE39CA" w:rsidP="00985565">
      <w:pPr>
        <w:numPr>
          <w:ilvl w:val="0"/>
          <w:numId w:val="2"/>
        </w:numPr>
        <w:spacing w:after="0" w:line="240" w:lineRule="auto"/>
      </w:pPr>
      <w:r>
        <w:t>Bunu resimlerle destekleyerek bir kitap oluştur.</w:t>
      </w: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Default="00CE39CA" w:rsidP="00BE6E7A">
      <w:pPr>
        <w:spacing w:after="0" w:line="240" w:lineRule="auto"/>
      </w:pPr>
    </w:p>
    <w:p w:rsidR="00CE39CA" w:rsidRPr="003A77D0" w:rsidRDefault="00CE39CA" w:rsidP="00985565">
      <w:pPr>
        <w:spacing w:after="0" w:line="240" w:lineRule="auto"/>
        <w:rPr>
          <w:u w:val="single"/>
        </w:rPr>
      </w:pPr>
      <w:r w:rsidRPr="003A77D0">
        <w:rPr>
          <w:u w:val="single"/>
        </w:rPr>
        <w:t>Adı ve soyadı:</w:t>
      </w:r>
    </w:p>
    <w:p w:rsidR="00CE39CA" w:rsidRPr="003A77D0" w:rsidRDefault="00CE39CA" w:rsidP="00985565">
      <w:pPr>
        <w:spacing w:after="0" w:line="240" w:lineRule="auto"/>
        <w:rPr>
          <w:u w:val="single"/>
        </w:rPr>
      </w:pPr>
      <w:r w:rsidRPr="003A77D0">
        <w:rPr>
          <w:u w:val="single"/>
        </w:rPr>
        <w:t>Sınıfı:</w:t>
      </w:r>
    </w:p>
    <w:p w:rsidR="00CE39CA" w:rsidRPr="003A77D0" w:rsidRDefault="00CE39CA" w:rsidP="00985565">
      <w:pPr>
        <w:spacing w:after="0" w:line="240" w:lineRule="auto"/>
        <w:rPr>
          <w:u w:val="single"/>
        </w:rPr>
      </w:pPr>
      <w:r w:rsidRPr="003A77D0">
        <w:rPr>
          <w:u w:val="single"/>
        </w:rPr>
        <w:t>No:</w:t>
      </w:r>
    </w:p>
    <w:p w:rsidR="00CE39CA" w:rsidRDefault="00CE39CA" w:rsidP="00BE6E7A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7"/>
        <w:gridCol w:w="56"/>
        <w:gridCol w:w="936"/>
        <w:gridCol w:w="6"/>
        <w:gridCol w:w="1128"/>
        <w:gridCol w:w="993"/>
        <w:gridCol w:w="1134"/>
        <w:gridCol w:w="6"/>
        <w:gridCol w:w="992"/>
      </w:tblGrid>
      <w:tr w:rsidR="00CE39CA" w:rsidRPr="00540C31" w:rsidTr="00985565">
        <w:trPr>
          <w:trHeight w:val="570"/>
        </w:trPr>
        <w:tc>
          <w:tcPr>
            <w:tcW w:w="3708" w:type="dxa"/>
            <w:gridSpan w:val="3"/>
            <w:vMerge w:val="restart"/>
          </w:tcPr>
          <w:p w:rsidR="00CE39CA" w:rsidRPr="00540C31" w:rsidRDefault="00CE39CA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>GÖZLENECEK</w:t>
            </w:r>
          </w:p>
          <w:p w:rsidR="00CE39CA" w:rsidRPr="00540C31" w:rsidRDefault="00CE39CA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ÖĞRENCİ KAZANIMLARI </w:t>
            </w:r>
          </w:p>
          <w:p w:rsidR="00CE39CA" w:rsidRPr="00540C31" w:rsidRDefault="00CE39CA" w:rsidP="00540C31">
            <w:pPr>
              <w:spacing w:after="0" w:line="240" w:lineRule="auto"/>
            </w:pPr>
          </w:p>
          <w:p w:rsidR="00CE39CA" w:rsidRPr="00540C31" w:rsidRDefault="00CE39CA" w:rsidP="00540C31">
            <w:pPr>
              <w:spacing w:after="0" w:line="240" w:lineRule="auto"/>
            </w:pPr>
            <w:r w:rsidRPr="00540C31">
              <w:t xml:space="preserve">   </w:t>
            </w:r>
          </w:p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5195" w:type="dxa"/>
            <w:gridSpan w:val="7"/>
          </w:tcPr>
          <w:p w:rsidR="00CE39CA" w:rsidRPr="00540C31" w:rsidRDefault="00CE39CA" w:rsidP="00540C31">
            <w:pPr>
              <w:spacing w:after="0" w:line="240" w:lineRule="auto"/>
              <w:rPr>
                <w:b/>
              </w:rPr>
            </w:pPr>
            <w:r w:rsidRPr="00540C31">
              <w:t xml:space="preserve">                     </w:t>
            </w:r>
            <w:r w:rsidRPr="00540C31">
              <w:rPr>
                <w:b/>
              </w:rPr>
              <w:t>DERECELER</w:t>
            </w:r>
          </w:p>
        </w:tc>
      </w:tr>
      <w:tr w:rsidR="00CE39CA" w:rsidRPr="00540C31" w:rsidTr="00985565">
        <w:trPr>
          <w:trHeight w:val="495"/>
        </w:trPr>
        <w:tc>
          <w:tcPr>
            <w:tcW w:w="3708" w:type="dxa"/>
            <w:gridSpan w:val="3"/>
            <w:vMerge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36" w:type="dxa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ÇOK İYİ</w:t>
            </w: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İYİ</w:t>
            </w: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ORTA</w:t>
            </w: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GEÇER</w:t>
            </w: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ZAYIF</w:t>
            </w:r>
          </w:p>
        </w:tc>
      </w:tr>
      <w:tr w:rsidR="00CE39CA" w:rsidRPr="00540C31" w:rsidTr="00985565">
        <w:trPr>
          <w:trHeight w:val="270"/>
        </w:trPr>
        <w:tc>
          <w:tcPr>
            <w:tcW w:w="3708" w:type="dxa"/>
            <w:gridSpan w:val="3"/>
            <w:vMerge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36" w:type="dxa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 xml:space="preserve">      5</w:t>
            </w: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 xml:space="preserve">    4</w:t>
            </w: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 xml:space="preserve">   3</w:t>
            </w: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 xml:space="preserve">   2</w:t>
            </w: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 xml:space="preserve">  1</w:t>
            </w:r>
          </w:p>
        </w:tc>
      </w:tr>
      <w:tr w:rsidR="00CE39CA" w:rsidRPr="00540C31" w:rsidTr="00540C31">
        <w:tc>
          <w:tcPr>
            <w:tcW w:w="8903" w:type="dxa"/>
            <w:gridSpan w:val="10"/>
          </w:tcPr>
          <w:p w:rsidR="00CE39CA" w:rsidRPr="00540C31" w:rsidRDefault="00CE39CA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 1. PROJE  HAZIRLAMA  SÜRECİ</w:t>
            </w: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Projenin amacını belirleme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  <w:tcBorders>
              <w:top w:val="nil"/>
            </w:tcBorders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  <w:rPr>
                <w:sz w:val="24"/>
              </w:rPr>
            </w:pPr>
            <w:r w:rsidRPr="00540C31">
              <w:rPr>
                <w:sz w:val="24"/>
              </w:rPr>
              <w:t xml:space="preserve">Projeye uygun çalışma planı yapma 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  <w:rPr>
                <w:sz w:val="24"/>
              </w:rPr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  <w:rPr>
                <w:sz w:val="24"/>
              </w:rPr>
            </w:pPr>
            <w:r w:rsidRPr="00540C31">
              <w:rPr>
                <w:sz w:val="24"/>
              </w:rPr>
              <w:t>Grup içinde görev dağılımı yapma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  <w:rPr>
                <w:sz w:val="24"/>
              </w:rPr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İhtiyaçları belirleme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Farklı kaynaklarda bilgi toplama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Projeyi plana göre gerçekleştirme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   TOPLAM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8903" w:type="dxa"/>
            <w:gridSpan w:val="10"/>
          </w:tcPr>
          <w:p w:rsidR="00CE39CA" w:rsidRPr="00540C31" w:rsidRDefault="00CE39CA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 2.PROJENİN İÇERİĞİ     </w:t>
            </w: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Türkçeyi doğru düzgün yazma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Bilgilerin doğruluğu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Toplanan bilgilerin analiz edilmesi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Elde edilen bilgilerde çıkarmalar yapma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Toplanan bilgileri düzenleme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Yaratıcılık düşünme becerisini gösterme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Yaratıcılık yeteneğini kullanma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  <w:rPr>
                <w:b/>
              </w:rPr>
            </w:pPr>
            <w:r w:rsidRPr="00540C31">
              <w:t xml:space="preserve"> </w:t>
            </w:r>
            <w:r w:rsidRPr="00540C31">
              <w:rPr>
                <w:b/>
              </w:rPr>
              <w:t>TOPLAM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8903" w:type="dxa"/>
            <w:gridSpan w:val="10"/>
          </w:tcPr>
          <w:p w:rsidR="00CE39CA" w:rsidRPr="00540C31" w:rsidRDefault="00CE39CA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>3.SUNU</w:t>
            </w: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Türkçeyi doğru ve düzgün konuşma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Sorulara cevap verme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Konuyu dinleyicilerin ilgisini çekecek şekilde sunma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Sunuyu hedefe yönelik materyale sunma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Sunuda akıcı bir dil ve beden dili kullanma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Verilen sürede sunuyu yapma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c>
          <w:tcPr>
            <w:tcW w:w="365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  <w:r w:rsidRPr="00540C31">
              <w:t>Sunum sırasında öz güvene sahip olma</w:t>
            </w:r>
          </w:p>
        </w:tc>
        <w:tc>
          <w:tcPr>
            <w:tcW w:w="992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blPrEx>
          <w:tblCellMar>
            <w:left w:w="70" w:type="dxa"/>
            <w:right w:w="70" w:type="dxa"/>
          </w:tblCellMar>
          <w:tblLook w:val="0000"/>
        </w:tblPrEx>
        <w:trPr>
          <w:trHeight w:val="270"/>
        </w:trPr>
        <w:tc>
          <w:tcPr>
            <w:tcW w:w="3645" w:type="dxa"/>
          </w:tcPr>
          <w:p w:rsidR="00CE39CA" w:rsidRPr="00540C31" w:rsidRDefault="00CE39CA" w:rsidP="00540C31">
            <w:pPr>
              <w:spacing w:after="0" w:line="240" w:lineRule="auto"/>
              <w:ind w:left="108"/>
              <w:rPr>
                <w:b/>
              </w:rPr>
            </w:pPr>
            <w:r w:rsidRPr="00540C31">
              <w:rPr>
                <w:b/>
              </w:rPr>
              <w:t>TOPLAM</w:t>
            </w:r>
          </w:p>
        </w:tc>
        <w:tc>
          <w:tcPr>
            <w:tcW w:w="1005" w:type="dxa"/>
            <w:gridSpan w:val="4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28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40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2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  <w:tr w:rsidR="00CE39CA" w:rsidRPr="00540C31" w:rsidTr="00540C31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3645" w:type="dxa"/>
          </w:tcPr>
          <w:p w:rsidR="00CE39CA" w:rsidRPr="00540C31" w:rsidRDefault="00CE39CA" w:rsidP="00540C31">
            <w:pPr>
              <w:spacing w:after="0" w:line="240" w:lineRule="auto"/>
              <w:ind w:left="108"/>
              <w:rPr>
                <w:b/>
              </w:rPr>
            </w:pPr>
            <w:r w:rsidRPr="00540C31">
              <w:rPr>
                <w:b/>
              </w:rPr>
              <w:t>GENEL TOPLAM</w:t>
            </w:r>
          </w:p>
        </w:tc>
        <w:tc>
          <w:tcPr>
            <w:tcW w:w="1005" w:type="dxa"/>
            <w:gridSpan w:val="4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28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1140" w:type="dxa"/>
            <w:gridSpan w:val="2"/>
          </w:tcPr>
          <w:p w:rsidR="00CE39CA" w:rsidRPr="00540C31" w:rsidRDefault="00CE39CA" w:rsidP="00540C31">
            <w:pPr>
              <w:spacing w:after="0" w:line="240" w:lineRule="auto"/>
            </w:pPr>
          </w:p>
        </w:tc>
        <w:tc>
          <w:tcPr>
            <w:tcW w:w="992" w:type="dxa"/>
          </w:tcPr>
          <w:p w:rsidR="00CE39CA" w:rsidRPr="00540C31" w:rsidRDefault="00CE39CA" w:rsidP="00540C31">
            <w:pPr>
              <w:spacing w:after="0" w:line="240" w:lineRule="auto"/>
            </w:pPr>
          </w:p>
        </w:tc>
      </w:tr>
    </w:tbl>
    <w:p w:rsidR="00CE39CA" w:rsidRDefault="00CE39CA" w:rsidP="00C66CAD"/>
    <w:p w:rsidR="00CE39CA" w:rsidRDefault="00CE39CA" w:rsidP="00C66CAD">
      <w:r>
        <w:t>Öğretmenin Görüşü:……………………………………………………………………………………………………………………………</w:t>
      </w:r>
    </w:p>
    <w:sectPr w:rsidR="00CE39CA" w:rsidSect="00CA2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7336"/>
    <w:multiLevelType w:val="hybridMultilevel"/>
    <w:tmpl w:val="5B9830E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6527CAE"/>
    <w:multiLevelType w:val="hybridMultilevel"/>
    <w:tmpl w:val="586EE41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6E7A"/>
    <w:rsid w:val="00092A6A"/>
    <w:rsid w:val="001132B1"/>
    <w:rsid w:val="0027275F"/>
    <w:rsid w:val="00370E16"/>
    <w:rsid w:val="00383B29"/>
    <w:rsid w:val="003A77D0"/>
    <w:rsid w:val="00540C31"/>
    <w:rsid w:val="00566E5E"/>
    <w:rsid w:val="00643153"/>
    <w:rsid w:val="00661358"/>
    <w:rsid w:val="008E7F2A"/>
    <w:rsid w:val="00985565"/>
    <w:rsid w:val="009B76CF"/>
    <w:rsid w:val="009C0B4D"/>
    <w:rsid w:val="009E474B"/>
    <w:rsid w:val="00BE6E7A"/>
    <w:rsid w:val="00C66CAD"/>
    <w:rsid w:val="00CA2B58"/>
    <w:rsid w:val="00CE39CA"/>
    <w:rsid w:val="00DB1146"/>
    <w:rsid w:val="00E01AF9"/>
    <w:rsid w:val="00E6034E"/>
    <w:rsid w:val="00E6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B5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E6E7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209</Words>
  <Characters>1192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 DEĞERLENDİRME ÖLÇEĞİ</dc:title>
  <dc:subject/>
  <dc:creator>ASUS</dc:creator>
  <cp:keywords/>
  <dc:description/>
  <cp:lastModifiedBy>user</cp:lastModifiedBy>
  <cp:revision>2</cp:revision>
  <dcterms:created xsi:type="dcterms:W3CDTF">2012-03-06T20:54:00Z</dcterms:created>
  <dcterms:modified xsi:type="dcterms:W3CDTF">2012-03-06T20:54:00Z</dcterms:modified>
</cp:coreProperties>
</file>